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8DCBA" w14:textId="23FEB715" w:rsidR="00E84338" w:rsidRDefault="00E84338" w:rsidP="00E84338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#90e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FE3586" w:rsidRPr="00FE3586">
        <w:rPr>
          <w:rFonts w:ascii="Arial" w:hAnsi="Arial" w:cs="Arial"/>
          <w:b/>
          <w:sz w:val="28"/>
          <w:szCs w:val="28"/>
        </w:rPr>
        <w:t>RP-202189</w:t>
      </w:r>
    </w:p>
    <w:p w14:paraId="710FA904" w14:textId="2108B6F2" w:rsidR="0076101E" w:rsidRDefault="00E84338" w:rsidP="00E8433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December 07 – 11,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1499958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bookmarkStart w:id="0" w:name="_GoBack"/>
      <w:r w:rsidRPr="00A366C0">
        <w:rPr>
          <w:rFonts w:ascii="Arial" w:eastAsia="Batang" w:hAnsi="Arial" w:cs="Arial"/>
          <w:b/>
          <w:lang w:eastAsia="zh-CN"/>
        </w:rPr>
        <w:tab/>
      </w:r>
      <w:r w:rsidR="00A366C0" w:rsidRPr="00A366C0">
        <w:rPr>
          <w:rFonts w:ascii="Arial" w:eastAsia="Batang" w:hAnsi="Arial" w:cs="Arial"/>
          <w:b/>
          <w:lang w:eastAsia="zh-CN"/>
        </w:rPr>
        <w:t>9.9.18.5</w:t>
      </w:r>
      <w:bookmarkEnd w:id="0"/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EB7FD7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RAN#93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EB7FD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EB7FD7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77777777" w:rsidR="001D2033" w:rsidRPr="001D14F7" w:rsidRDefault="001D2033" w:rsidP="00EB7FD7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EB7FD7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6C3DC6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16AECBD2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TSG#9</w:t>
            </w:r>
            <w:r w:rsidR="001D2033" w:rsidRPr="001D14F7">
              <w:rPr>
                <w:i/>
                <w:szCs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proofErr w:type="spellStart"/>
            <w:r w:rsidRPr="00284829">
              <w:rPr>
                <w:lang w:eastAsia="zh-CN"/>
              </w:rPr>
              <w:t>HiSilicon</w:t>
            </w:r>
            <w:proofErr w:type="spellEnd"/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826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27</cp:revision>
  <cp:lastPrinted>2000-02-29T10:31:00Z</cp:lastPrinted>
  <dcterms:created xsi:type="dcterms:W3CDTF">2020-06-05T17:49:00Z</dcterms:created>
  <dcterms:modified xsi:type="dcterms:W3CDTF">2020-11-23T08:51:00Z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